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B3084" w14:textId="77777777" w:rsidR="00200A06" w:rsidRDefault="00200A06" w:rsidP="00200A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DACKE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fl.1434-35)</w:t>
      </w:r>
    </w:p>
    <w:p w14:paraId="1E110B0D" w14:textId="77777777" w:rsidR="00200A06" w:rsidRDefault="00200A06" w:rsidP="00200A0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Rector of </w:t>
      </w:r>
      <w:proofErr w:type="spellStart"/>
      <w:proofErr w:type="gramStart"/>
      <w:r>
        <w:rPr>
          <w:rFonts w:cs="Times New Roman"/>
          <w:szCs w:val="24"/>
          <w:lang w:val="en-GB"/>
        </w:rPr>
        <w:t>St.Ethelbert’s</w:t>
      </w:r>
      <w:proofErr w:type="spellEnd"/>
      <w:proofErr w:type="gramEnd"/>
      <w:r>
        <w:rPr>
          <w:rFonts w:cs="Times New Roman"/>
          <w:szCs w:val="24"/>
          <w:lang w:val="en-GB"/>
        </w:rPr>
        <w:t xml:space="preserve"> Church, </w:t>
      </w:r>
      <w:proofErr w:type="spellStart"/>
      <w:r>
        <w:rPr>
          <w:rFonts w:cs="Times New Roman"/>
          <w:szCs w:val="24"/>
          <w:lang w:val="en-GB"/>
        </w:rPr>
        <w:t>Herringby</w:t>
      </w:r>
      <w:proofErr w:type="spellEnd"/>
      <w:r>
        <w:rPr>
          <w:rFonts w:cs="Times New Roman"/>
          <w:szCs w:val="24"/>
          <w:lang w:val="en-GB"/>
        </w:rPr>
        <w:t>, Norfolk.</w:t>
      </w:r>
    </w:p>
    <w:p w14:paraId="0EE1B610" w14:textId="77777777" w:rsidR="00200A06" w:rsidRDefault="00200A06" w:rsidP="00200A06">
      <w:pPr>
        <w:pStyle w:val="NoSpacing"/>
        <w:rPr>
          <w:rFonts w:cs="Times New Roman"/>
          <w:szCs w:val="24"/>
          <w:lang w:val="en-GB"/>
        </w:rPr>
      </w:pPr>
    </w:p>
    <w:p w14:paraId="04122A1B" w14:textId="77777777" w:rsidR="00200A06" w:rsidRDefault="00200A06" w:rsidP="00200A06">
      <w:pPr>
        <w:pStyle w:val="NoSpacing"/>
        <w:rPr>
          <w:rFonts w:cs="Times New Roman"/>
          <w:szCs w:val="24"/>
          <w:lang w:val="en-GB"/>
        </w:rPr>
      </w:pPr>
    </w:p>
    <w:p w14:paraId="47E5FA51" w14:textId="77777777" w:rsidR="00200A06" w:rsidRDefault="00200A06" w:rsidP="00200A0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1434</w:t>
      </w:r>
      <w:r>
        <w:rPr>
          <w:rFonts w:cs="Times New Roman"/>
          <w:szCs w:val="24"/>
          <w:lang w:val="en-GB"/>
        </w:rPr>
        <w:tab/>
        <w:t>He became Rector.</w:t>
      </w:r>
    </w:p>
    <w:p w14:paraId="5CC0CB38" w14:textId="77777777" w:rsidR="00200A06" w:rsidRDefault="00200A06" w:rsidP="00200A06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221-25)</w:t>
      </w:r>
    </w:p>
    <w:p w14:paraId="6B40FC5B" w14:textId="77777777" w:rsidR="00200A06" w:rsidRDefault="00200A06" w:rsidP="00200A06">
      <w:pPr>
        <w:pStyle w:val="NoSpacing"/>
        <w:rPr>
          <w:rFonts w:cs="Times New Roman"/>
          <w:szCs w:val="24"/>
        </w:rPr>
      </w:pPr>
    </w:p>
    <w:p w14:paraId="371E272B" w14:textId="77777777" w:rsidR="00200A06" w:rsidRDefault="00200A06" w:rsidP="00200A06">
      <w:pPr>
        <w:pStyle w:val="NoSpacing"/>
        <w:rPr>
          <w:rFonts w:cs="Times New Roman"/>
          <w:szCs w:val="24"/>
        </w:rPr>
      </w:pPr>
    </w:p>
    <w:p w14:paraId="1AD17D0E" w14:textId="77777777" w:rsidR="00200A06" w:rsidRDefault="00200A06" w:rsidP="00200A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March 2024</w:t>
      </w:r>
    </w:p>
    <w:p w14:paraId="5ED6FC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2A98" w14:textId="77777777" w:rsidR="00200A06" w:rsidRDefault="00200A06" w:rsidP="009139A6">
      <w:r>
        <w:separator/>
      </w:r>
    </w:p>
  </w:endnote>
  <w:endnote w:type="continuationSeparator" w:id="0">
    <w:p w14:paraId="77A7375D" w14:textId="77777777" w:rsidR="00200A06" w:rsidRDefault="00200A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930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A7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83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80F11" w14:textId="77777777" w:rsidR="00200A06" w:rsidRDefault="00200A06" w:rsidP="009139A6">
      <w:r>
        <w:separator/>
      </w:r>
    </w:p>
  </w:footnote>
  <w:footnote w:type="continuationSeparator" w:id="0">
    <w:p w14:paraId="7E2D34BE" w14:textId="77777777" w:rsidR="00200A06" w:rsidRDefault="00200A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5F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26F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84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A06"/>
    <w:rsid w:val="000666E0"/>
    <w:rsid w:val="00200A06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77792"/>
  <w15:chartTrackingRefBased/>
  <w15:docId w15:val="{10416DD4-3E36-48CD-BCAD-CB57653F7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2024-03-08T21:00:00Z</dcterms:created>
  <dcterms:modified xsi:type="dcterms:W3CDTF">2024-03-08T21:01:00Z</dcterms:modified>
</cp:coreProperties>
</file>